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(fl.1421)</w:t>
      </w: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Thorp(q.v.).</w:t>
      </w: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21-415)</w:t>
      </w: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A5A" w:rsidRDefault="007A3A5A" w:rsidP="007A3A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6B2F86" w:rsidRPr="007A3A5A" w:rsidRDefault="007A3A5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A3A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A5A" w:rsidRDefault="007A3A5A" w:rsidP="00E71FC3">
      <w:pPr>
        <w:spacing w:after="0" w:line="240" w:lineRule="auto"/>
      </w:pPr>
      <w:r>
        <w:separator/>
      </w:r>
    </w:p>
  </w:endnote>
  <w:endnote w:type="continuationSeparator" w:id="0">
    <w:p w:rsidR="007A3A5A" w:rsidRDefault="007A3A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A5A" w:rsidRDefault="007A3A5A" w:rsidP="00E71FC3">
      <w:pPr>
        <w:spacing w:after="0" w:line="240" w:lineRule="auto"/>
      </w:pPr>
      <w:r>
        <w:separator/>
      </w:r>
    </w:p>
  </w:footnote>
  <w:footnote w:type="continuationSeparator" w:id="0">
    <w:p w:rsidR="007A3A5A" w:rsidRDefault="007A3A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A5A"/>
    <w:rsid w:val="007A3A5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9DED1"/>
  <w15:chartTrackingRefBased/>
  <w15:docId w15:val="{DF8F26CC-5D16-4F44-B155-A88DF9A1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2016-06-16T21:46:00Z</dcterms:created>
  <dcterms:modified xsi:type="dcterms:W3CDTF">2016-06-16T21:47:00Z</dcterms:modified>
</cp:coreProperties>
</file>